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75FA903C"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 xml:space="preserve">Explores </w:t>
      </w:r>
      <w:r w:rsidR="0061097B">
        <w:rPr>
          <w:rFonts w:ascii="Arial" w:hAnsi="Arial"/>
          <w:b/>
          <w:sz w:val="28"/>
        </w:rPr>
        <w:t>Day of the Dea</w:t>
      </w:r>
      <w:r w:rsidR="007C35DC">
        <w:rPr>
          <w:rFonts w:ascii="Arial" w:hAnsi="Arial"/>
          <w:b/>
          <w:sz w:val="28"/>
        </w:rPr>
        <w:t>d Celebration</w:t>
      </w:r>
    </w:p>
    <w:p w14:paraId="12D5AE9E" w14:textId="77777777" w:rsidR="00B5191C" w:rsidRPr="00DA5F45" w:rsidRDefault="00B5191C" w:rsidP="00B5191C">
      <w:pPr>
        <w:rPr>
          <w:rFonts w:ascii="Arial" w:hAnsi="Arial"/>
          <w:b/>
          <w:sz w:val="22"/>
        </w:rPr>
      </w:pPr>
    </w:p>
    <w:p w14:paraId="2A98ADE1" w14:textId="40CCB232"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7C35DC">
        <w:rPr>
          <w:rFonts w:ascii="Arial" w:hAnsi="Arial"/>
          <w:bCs/>
          <w:sz w:val="22"/>
        </w:rPr>
        <w:t>Day of the Dead</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7C35DC">
        <w:rPr>
          <w:rFonts w:ascii="Arial" w:hAnsi="Arial"/>
          <w:sz w:val="22"/>
        </w:rPr>
        <w:t>Valerie Mendoza</w:t>
      </w:r>
      <w:r w:rsidR="00BC7DCF">
        <w:rPr>
          <w:rFonts w:ascii="Arial" w:hAnsi="Arial"/>
          <w:sz w:val="22"/>
        </w:rPr>
        <w:t xml:space="preserve"> </w:t>
      </w:r>
      <w:r w:rsidR="001D05DA">
        <w:rPr>
          <w:rFonts w:ascii="Arial" w:hAnsi="Arial"/>
          <w:sz w:val="22"/>
        </w:rPr>
        <w:t>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B1B0F6E" w14:textId="4D090EAF" w:rsidR="00BC7DCF" w:rsidRDefault="00B5191C" w:rsidP="00EE45A2">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612E2937" w14:textId="77777777" w:rsidR="00F97198" w:rsidRDefault="00F97198" w:rsidP="00EE45A2">
      <w:pPr>
        <w:rPr>
          <w:rFonts w:ascii="Arial" w:hAnsi="Arial"/>
          <w:sz w:val="22"/>
        </w:rPr>
      </w:pPr>
    </w:p>
    <w:p w14:paraId="130D5D5D" w14:textId="04CE4D79" w:rsidR="00BA248A" w:rsidRDefault="00EE7EF5" w:rsidP="00EE45A2">
      <w:pPr>
        <w:rPr>
          <w:rFonts w:ascii="Arial" w:hAnsi="Arial"/>
          <w:sz w:val="22"/>
        </w:rPr>
      </w:pPr>
      <w:r>
        <w:rPr>
          <w:rFonts w:ascii="Arial" w:hAnsi="Arial"/>
          <w:sz w:val="22"/>
        </w:rPr>
        <w:t>In this presentation and demonstration, Valerie Mendoza will engage participants with the history behind the Mexican tradition of Day of the Dea</w:t>
      </w:r>
      <w:r w:rsidR="00312D25">
        <w:rPr>
          <w:rFonts w:ascii="Arial" w:hAnsi="Arial"/>
          <w:sz w:val="22"/>
        </w:rPr>
        <w:t xml:space="preserve">d, describe how it became a popular celebration across Kansas, and share stories from her grandparents. History, symbolism, humor, and whimsy are part of this rich Kansas cultural tradition, and participants will enjoy </w:t>
      </w:r>
      <w:r w:rsidR="00E349B7">
        <w:rPr>
          <w:rFonts w:ascii="Arial" w:hAnsi="Arial"/>
          <w:sz w:val="22"/>
        </w:rPr>
        <w:t xml:space="preserve">learning how to make an ofrenda for the community. Participants can also bring mementos of loved ones to place on the temporary ofrenda. </w:t>
      </w:r>
    </w:p>
    <w:p w14:paraId="21F75C2C" w14:textId="77777777" w:rsidR="00DA3C8F" w:rsidRPr="00EE45A2" w:rsidRDefault="00DA3C8F" w:rsidP="00EE45A2">
      <w:pPr>
        <w:rPr>
          <w:rFonts w:ascii="Arial" w:hAnsi="Arial"/>
          <w:sz w:val="22"/>
        </w:rPr>
      </w:pPr>
    </w:p>
    <w:p w14:paraId="114A2A29" w14:textId="5CA7AE2B" w:rsidR="00F818CD" w:rsidRDefault="00E349B7" w:rsidP="00B5191C">
      <w:pPr>
        <w:rPr>
          <w:rFonts w:ascii="Arial" w:hAnsi="Arial"/>
          <w:sz w:val="22"/>
        </w:rPr>
      </w:pPr>
      <w:r>
        <w:rPr>
          <w:rFonts w:ascii="Arial" w:hAnsi="Arial"/>
          <w:sz w:val="22"/>
        </w:rPr>
        <w:t xml:space="preserve">Valerie Mendoza is a story keeper and storyteller of Mexican American community in Kansas.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769B7E17"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E349B7">
        <w:rPr>
          <w:rFonts w:ascii="Arial" w:hAnsi="Arial"/>
          <w:bCs/>
          <w:sz w:val="22"/>
        </w:rPr>
        <w:t>Day of the Dead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67AEDB5A"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E349B7">
        <w:rPr>
          <w:rFonts w:ascii="Arial" w:hAnsi="Arial"/>
          <w:bCs/>
          <w:i/>
          <w:sz w:val="18"/>
        </w:rPr>
        <w:t>Day of the Dead Celebration</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0160B"/>
    <w:rsid w:val="00013DAF"/>
    <w:rsid w:val="00062F08"/>
    <w:rsid w:val="0007296F"/>
    <w:rsid w:val="000A219C"/>
    <w:rsid w:val="000A4C31"/>
    <w:rsid w:val="000B18CE"/>
    <w:rsid w:val="000D2EF0"/>
    <w:rsid w:val="000E3D2C"/>
    <w:rsid w:val="000F43B9"/>
    <w:rsid w:val="001971D0"/>
    <w:rsid w:val="001D05DA"/>
    <w:rsid w:val="001F57A7"/>
    <w:rsid w:val="00236D65"/>
    <w:rsid w:val="00250E9C"/>
    <w:rsid w:val="002812E2"/>
    <w:rsid w:val="0028242A"/>
    <w:rsid w:val="002C37D7"/>
    <w:rsid w:val="002C3A5E"/>
    <w:rsid w:val="00312D25"/>
    <w:rsid w:val="00321389"/>
    <w:rsid w:val="00327F8F"/>
    <w:rsid w:val="003426CD"/>
    <w:rsid w:val="00387898"/>
    <w:rsid w:val="003A11A9"/>
    <w:rsid w:val="003B5955"/>
    <w:rsid w:val="003D2C27"/>
    <w:rsid w:val="003F46C0"/>
    <w:rsid w:val="004113A9"/>
    <w:rsid w:val="00427D76"/>
    <w:rsid w:val="004A6BCB"/>
    <w:rsid w:val="004B6AE6"/>
    <w:rsid w:val="004C0BDE"/>
    <w:rsid w:val="004D7074"/>
    <w:rsid w:val="004E5C51"/>
    <w:rsid w:val="004F7520"/>
    <w:rsid w:val="005740C9"/>
    <w:rsid w:val="0061097B"/>
    <w:rsid w:val="00624EBE"/>
    <w:rsid w:val="006264D6"/>
    <w:rsid w:val="006268C3"/>
    <w:rsid w:val="0064353C"/>
    <w:rsid w:val="006A7862"/>
    <w:rsid w:val="006C00DB"/>
    <w:rsid w:val="006C04EF"/>
    <w:rsid w:val="007A60C7"/>
    <w:rsid w:val="007C35DC"/>
    <w:rsid w:val="007F553F"/>
    <w:rsid w:val="0081560B"/>
    <w:rsid w:val="008358C9"/>
    <w:rsid w:val="008604D9"/>
    <w:rsid w:val="00864294"/>
    <w:rsid w:val="008768C5"/>
    <w:rsid w:val="00896C99"/>
    <w:rsid w:val="00927199"/>
    <w:rsid w:val="00947139"/>
    <w:rsid w:val="009636AD"/>
    <w:rsid w:val="00993261"/>
    <w:rsid w:val="009B6703"/>
    <w:rsid w:val="009F77C1"/>
    <w:rsid w:val="00A06E35"/>
    <w:rsid w:val="00A25917"/>
    <w:rsid w:val="00A467A4"/>
    <w:rsid w:val="00A55874"/>
    <w:rsid w:val="00A708A0"/>
    <w:rsid w:val="00A86460"/>
    <w:rsid w:val="00AB7BE8"/>
    <w:rsid w:val="00AC627C"/>
    <w:rsid w:val="00AF5DA4"/>
    <w:rsid w:val="00B5191C"/>
    <w:rsid w:val="00B93869"/>
    <w:rsid w:val="00BA248A"/>
    <w:rsid w:val="00BC3B31"/>
    <w:rsid w:val="00BC7DCF"/>
    <w:rsid w:val="00BE4468"/>
    <w:rsid w:val="00BE661E"/>
    <w:rsid w:val="00BF7CDB"/>
    <w:rsid w:val="00C32CD9"/>
    <w:rsid w:val="00C7573F"/>
    <w:rsid w:val="00C83B9E"/>
    <w:rsid w:val="00CE4EEF"/>
    <w:rsid w:val="00D8298E"/>
    <w:rsid w:val="00D92EF1"/>
    <w:rsid w:val="00DA3C8F"/>
    <w:rsid w:val="00DA47D6"/>
    <w:rsid w:val="00DE0316"/>
    <w:rsid w:val="00E02FF0"/>
    <w:rsid w:val="00E268E2"/>
    <w:rsid w:val="00E349B7"/>
    <w:rsid w:val="00E83D83"/>
    <w:rsid w:val="00EA3D3A"/>
    <w:rsid w:val="00EE45A2"/>
    <w:rsid w:val="00EE7EF5"/>
    <w:rsid w:val="00F778D1"/>
    <w:rsid w:val="00F80953"/>
    <w:rsid w:val="00F80EA8"/>
    <w:rsid w:val="00F818CD"/>
    <w:rsid w:val="00F97198"/>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14</TotalTime>
  <Pages>2</Pages>
  <Words>338</Words>
  <Characters>1986</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9</cp:revision>
  <cp:lastPrinted>2026-01-15T22:28:00Z</cp:lastPrinted>
  <dcterms:created xsi:type="dcterms:W3CDTF">2026-01-15T19:21:00Z</dcterms:created>
  <dcterms:modified xsi:type="dcterms:W3CDTF">2026-01-15T22:29:00Z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